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E3FFA" w14:textId="77777777" w:rsidR="00CF4DBA" w:rsidRDefault="00CF4DBA" w:rsidP="00CF4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MARCOWE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9E8FE75" w14:textId="77777777" w:rsidR="00CF4DBA" w:rsidRDefault="00CF4DBA" w:rsidP="00CF4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Truro, Cornwall. Yeoman.</w:t>
      </w:r>
    </w:p>
    <w:p w14:paraId="7A76C7E2" w14:textId="77777777" w:rsidR="00CF4DBA" w:rsidRDefault="00CF4DBA" w:rsidP="00CF4DBA">
      <w:pPr>
        <w:rPr>
          <w:rFonts w:ascii="Times New Roman" w:hAnsi="Times New Roman" w:cs="Times New Roman"/>
        </w:rPr>
      </w:pPr>
    </w:p>
    <w:p w14:paraId="39DF3332" w14:textId="77777777" w:rsidR="00CF4DBA" w:rsidRDefault="00CF4DBA" w:rsidP="00CF4DBA">
      <w:pPr>
        <w:rPr>
          <w:rFonts w:ascii="Times New Roman" w:hAnsi="Times New Roman" w:cs="Times New Roman"/>
        </w:rPr>
      </w:pPr>
    </w:p>
    <w:p w14:paraId="42BBD603" w14:textId="77777777" w:rsidR="00CF4DBA" w:rsidRDefault="00CF4DBA" w:rsidP="00CF4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Udy</w:t>
      </w:r>
      <w:proofErr w:type="spellEnd"/>
      <w:r>
        <w:rPr>
          <w:rFonts w:ascii="Times New Roman" w:hAnsi="Times New Roman" w:cs="Times New Roman"/>
        </w:rPr>
        <w:t>, clerk(q.v.), brought a plaint of trespass and taking against him,</w:t>
      </w:r>
    </w:p>
    <w:p w14:paraId="3B0E0A8E" w14:textId="77777777" w:rsidR="00CF4DBA" w:rsidRDefault="00CF4DBA" w:rsidP="00CF4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Hamly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Landyge</w:t>
      </w:r>
      <w:proofErr w:type="spellEnd"/>
      <w:r>
        <w:rPr>
          <w:rFonts w:ascii="Times New Roman" w:hAnsi="Times New Roman" w:cs="Times New Roman"/>
        </w:rPr>
        <w:t xml:space="preserve">(q.v.), Ralph John Laurence of </w:t>
      </w:r>
      <w:proofErr w:type="spellStart"/>
      <w:r>
        <w:rPr>
          <w:rFonts w:ascii="Times New Roman" w:hAnsi="Times New Roman" w:cs="Times New Roman"/>
        </w:rPr>
        <w:t>Drenyan</w:t>
      </w:r>
      <w:proofErr w:type="spellEnd"/>
      <w:r>
        <w:rPr>
          <w:rFonts w:ascii="Times New Roman" w:hAnsi="Times New Roman" w:cs="Times New Roman"/>
        </w:rPr>
        <w:t>(q.v.) and</w:t>
      </w:r>
    </w:p>
    <w:p w14:paraId="24B7BEC8" w14:textId="77777777" w:rsidR="00CF4DBA" w:rsidRDefault="00CF4DBA" w:rsidP="00CF4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Trewothgan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Penpoll</w:t>
      </w:r>
      <w:proofErr w:type="spellEnd"/>
      <w:r>
        <w:rPr>
          <w:rFonts w:ascii="Times New Roman" w:hAnsi="Times New Roman" w:cs="Times New Roman"/>
        </w:rPr>
        <w:t>(q.v.).</w:t>
      </w:r>
    </w:p>
    <w:p w14:paraId="381EC64A" w14:textId="77777777" w:rsidR="00CF4DBA" w:rsidRDefault="00CF4DBA" w:rsidP="00CF4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FA9D13D" w14:textId="77777777" w:rsidR="00CF4DBA" w:rsidRDefault="00CF4DBA" w:rsidP="00CF4DBA">
      <w:pPr>
        <w:rPr>
          <w:rFonts w:ascii="Times New Roman" w:hAnsi="Times New Roman" w:cs="Times New Roman"/>
        </w:rPr>
      </w:pPr>
    </w:p>
    <w:p w14:paraId="00CCC829" w14:textId="77777777" w:rsidR="00CF4DBA" w:rsidRDefault="00CF4DBA" w:rsidP="00CF4DBA">
      <w:pPr>
        <w:rPr>
          <w:rFonts w:ascii="Times New Roman" w:hAnsi="Times New Roman" w:cs="Times New Roman"/>
        </w:rPr>
      </w:pPr>
    </w:p>
    <w:p w14:paraId="4B278CCF" w14:textId="77777777" w:rsidR="00CF4DBA" w:rsidRDefault="00CF4DBA" w:rsidP="00CF4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2019</w:t>
      </w:r>
    </w:p>
    <w:p w14:paraId="163B03B9" w14:textId="77777777" w:rsidR="006B2F86" w:rsidRPr="00E71FC3" w:rsidRDefault="00CF4D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9F0BC" w14:textId="77777777" w:rsidR="00CF4DBA" w:rsidRDefault="00CF4DBA" w:rsidP="00E71FC3">
      <w:r>
        <w:separator/>
      </w:r>
    </w:p>
  </w:endnote>
  <w:endnote w:type="continuationSeparator" w:id="0">
    <w:p w14:paraId="51C4AE54" w14:textId="77777777" w:rsidR="00CF4DBA" w:rsidRDefault="00CF4DB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D20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A84F4" w14:textId="77777777" w:rsidR="00CF4DBA" w:rsidRDefault="00CF4DBA" w:rsidP="00E71FC3">
      <w:r>
        <w:separator/>
      </w:r>
    </w:p>
  </w:footnote>
  <w:footnote w:type="continuationSeparator" w:id="0">
    <w:p w14:paraId="578C2C7E" w14:textId="77777777" w:rsidR="00CF4DBA" w:rsidRDefault="00CF4DB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DBA"/>
    <w:rsid w:val="001A7C09"/>
    <w:rsid w:val="00577BD5"/>
    <w:rsid w:val="00656CBA"/>
    <w:rsid w:val="006A1F77"/>
    <w:rsid w:val="00733BE7"/>
    <w:rsid w:val="00AB52E8"/>
    <w:rsid w:val="00B16D3F"/>
    <w:rsid w:val="00BB41AC"/>
    <w:rsid w:val="00CF4DB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AF33A"/>
  <w15:chartTrackingRefBased/>
  <w15:docId w15:val="{2B479BC3-4963-4114-AA71-231BE40B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4DB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2019-03-10T22:07:00Z</dcterms:created>
  <dcterms:modified xsi:type="dcterms:W3CDTF">2019-03-10T22:07:00Z</dcterms:modified>
</cp:coreProperties>
</file>